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3E8" w:rsidRDefault="002B13E8" w:rsidP="002B1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BATMON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2B13E8" w:rsidRDefault="002B13E8" w:rsidP="002B13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13E8" w:rsidRDefault="002B13E8" w:rsidP="002B13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13E8" w:rsidRDefault="002B13E8" w:rsidP="002B1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Apr.1440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Burton,</w:t>
      </w:r>
    </w:p>
    <w:p w:rsidR="002B13E8" w:rsidRDefault="002B13E8" w:rsidP="002B1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Westmoreland, into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Berwyk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2B13E8" w:rsidRDefault="002B13E8" w:rsidP="002B1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E63B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25-353)</w:t>
      </w:r>
    </w:p>
    <w:p w:rsidR="002B13E8" w:rsidRDefault="002B13E8" w:rsidP="002B13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13E8" w:rsidRDefault="002B13E8" w:rsidP="002B13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B13E8" w:rsidRDefault="002B13E8" w:rsidP="002B1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DD5B8A" w:rsidRPr="002B13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3E8" w:rsidRDefault="002B13E8" w:rsidP="00564E3C">
      <w:pPr>
        <w:spacing w:after="0" w:line="240" w:lineRule="auto"/>
      </w:pPr>
      <w:r>
        <w:separator/>
      </w:r>
    </w:p>
  </w:endnote>
  <w:endnote w:type="continuationSeparator" w:id="0">
    <w:p w:rsidR="002B13E8" w:rsidRDefault="002B13E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B13E8">
      <w:rPr>
        <w:rFonts w:ascii="Times New Roman" w:hAnsi="Times New Roman" w:cs="Times New Roman"/>
        <w:noProof/>
        <w:sz w:val="24"/>
        <w:szCs w:val="24"/>
      </w:rPr>
      <w:t>21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3E8" w:rsidRDefault="002B13E8" w:rsidP="00564E3C">
      <w:pPr>
        <w:spacing w:after="0" w:line="240" w:lineRule="auto"/>
      </w:pPr>
      <w:r>
        <w:separator/>
      </w:r>
    </w:p>
  </w:footnote>
  <w:footnote w:type="continuationSeparator" w:id="0">
    <w:p w:rsidR="002B13E8" w:rsidRDefault="002B13E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3E8"/>
    <w:rsid w:val="002B13E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9120F"/>
  <w15:chartTrackingRefBased/>
  <w15:docId w15:val="{C2DE6AD8-F9C7-422B-99D7-A0547B26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B13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2015-10-21T19:23:00Z</dcterms:created>
  <dcterms:modified xsi:type="dcterms:W3CDTF">2015-10-21T19:24:00Z</dcterms:modified>
</cp:coreProperties>
</file>